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33A" w:rsidRPr="00B25313" w:rsidRDefault="0093433A" w:rsidP="00B25313">
      <w:pPr>
        <w:spacing w:line="259" w:lineRule="auto"/>
        <w:jc w:val="center"/>
        <w:rPr>
          <w:i/>
          <w:iCs/>
          <w:lang w:val="bs-Latn-BA"/>
        </w:rPr>
      </w:pPr>
    </w:p>
    <w:p w:rsidR="00205F54" w:rsidRDefault="00205F54" w:rsidP="00FD2DC8">
      <w:pPr>
        <w:spacing w:line="259" w:lineRule="auto"/>
        <w:rPr>
          <w:i/>
          <w:iCs/>
          <w:lang w:val="en-US"/>
        </w:rPr>
      </w:pPr>
    </w:p>
    <w:p w:rsidR="003E6173" w:rsidRDefault="003E6173" w:rsidP="00F74A65">
      <w:pPr>
        <w:rPr>
          <w:i/>
          <w:iCs/>
          <w:lang w:val="en-US"/>
        </w:rPr>
      </w:pPr>
    </w:p>
    <w:p w:rsidR="003E6173" w:rsidRDefault="003E6173" w:rsidP="00F74A65">
      <w:pPr>
        <w:rPr>
          <w:lang w:val="en-US"/>
        </w:rPr>
      </w:pPr>
    </w:p>
    <w:p w:rsidR="008208A9" w:rsidRDefault="008208A9" w:rsidP="008208A9">
      <w:pPr>
        <w:jc w:val="both"/>
        <w:rPr>
          <w:sz w:val="22"/>
          <w:szCs w:val="22"/>
          <w:lang w:val="sr-Cyrl-BA"/>
        </w:rPr>
      </w:pPr>
      <w:proofErr w:type="spellStart"/>
      <w:r>
        <w:rPr>
          <w:sz w:val="22"/>
          <w:szCs w:val="22"/>
        </w:rPr>
        <w:t>Број</w:t>
      </w:r>
      <w:proofErr w:type="spellEnd"/>
      <w:r>
        <w:rPr>
          <w:sz w:val="22"/>
          <w:szCs w:val="22"/>
        </w:rPr>
        <w:t>: I-</w:t>
      </w:r>
      <w:proofErr w:type="gramStart"/>
      <w:r>
        <w:rPr>
          <w:sz w:val="22"/>
          <w:szCs w:val="22"/>
        </w:rPr>
        <w:t>1.</w:t>
      </w:r>
      <w:r>
        <w:rPr>
          <w:sz w:val="22"/>
          <w:szCs w:val="22"/>
          <w:lang w:val="sr-Cyrl-BA"/>
        </w:rPr>
        <w:t>_</w:t>
      </w:r>
      <w:proofErr w:type="gramEnd"/>
      <w:r>
        <w:rPr>
          <w:sz w:val="22"/>
          <w:szCs w:val="22"/>
          <w:lang w:val="sr-Cyrl-BA"/>
        </w:rPr>
        <w:t>_________</w:t>
      </w:r>
      <w:r>
        <w:rPr>
          <w:sz w:val="22"/>
          <w:szCs w:val="22"/>
        </w:rPr>
        <w:t>/</w:t>
      </w:r>
      <w:r>
        <w:rPr>
          <w:sz w:val="22"/>
          <w:szCs w:val="22"/>
          <w:lang w:val="sr-Cyrl-BA"/>
        </w:rPr>
        <w:t>25</w:t>
      </w:r>
      <w:r>
        <w:rPr>
          <w:sz w:val="22"/>
          <w:szCs w:val="22"/>
        </w:rPr>
        <w:t xml:space="preserve">                                                                   </w:t>
      </w:r>
    </w:p>
    <w:p w:rsidR="008208A9" w:rsidRDefault="008208A9" w:rsidP="008208A9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Дана</w:t>
      </w:r>
      <w:proofErr w:type="spellEnd"/>
      <w:r>
        <w:rPr>
          <w:sz w:val="22"/>
          <w:szCs w:val="22"/>
        </w:rPr>
        <w:t xml:space="preserve">, </w:t>
      </w:r>
      <w:r w:rsidR="00F70CC0">
        <w:rPr>
          <w:sz w:val="22"/>
          <w:szCs w:val="22"/>
          <w:lang w:val="sr-Cyrl-BA"/>
        </w:rPr>
        <w:t>20.11.</w:t>
      </w:r>
      <w:r>
        <w:rPr>
          <w:sz w:val="22"/>
          <w:szCs w:val="22"/>
        </w:rPr>
        <w:t>20</w:t>
      </w:r>
      <w:r>
        <w:rPr>
          <w:sz w:val="22"/>
          <w:szCs w:val="22"/>
          <w:lang w:val="sr-Cyrl-BA"/>
        </w:rPr>
        <w:t>25</w:t>
      </w:r>
      <w:r>
        <w:rPr>
          <w:sz w:val="22"/>
          <w:szCs w:val="22"/>
        </w:rPr>
        <w:t>.г.</w:t>
      </w:r>
    </w:p>
    <w:p w:rsidR="008208A9" w:rsidRDefault="008208A9" w:rsidP="008208A9">
      <w:pPr>
        <w:jc w:val="both"/>
        <w:rPr>
          <w:sz w:val="22"/>
          <w:szCs w:val="22"/>
        </w:rPr>
      </w:pPr>
    </w:p>
    <w:p w:rsidR="008208A9" w:rsidRDefault="008208A9" w:rsidP="008208A9">
      <w:pPr>
        <w:ind w:firstLine="720"/>
        <w:jc w:val="both"/>
      </w:pP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5. </w:t>
      </w:r>
      <w:proofErr w:type="spellStart"/>
      <w:r>
        <w:t>тачка</w:t>
      </w:r>
      <w:proofErr w:type="spellEnd"/>
      <w:r>
        <w:t xml:space="preserve"> е)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јавним</w:t>
      </w:r>
      <w:proofErr w:type="spellEnd"/>
      <w:r>
        <w:t xml:space="preserve"> </w:t>
      </w:r>
      <w:proofErr w:type="spellStart"/>
      <w:r>
        <w:t>предузећима</w:t>
      </w:r>
      <w:proofErr w:type="spellEnd"/>
      <w:r>
        <w:t xml:space="preserve"> РС (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 75/04 </w:t>
      </w:r>
      <w:proofErr w:type="gramStart"/>
      <w:r>
        <w:t>и  78</w:t>
      </w:r>
      <w:proofErr w:type="gramEnd"/>
      <w:r>
        <w:t xml:space="preserve">/11), </w:t>
      </w:r>
      <w:proofErr w:type="spellStart"/>
      <w:r>
        <w:t>те</w:t>
      </w:r>
      <w:proofErr w:type="spellEnd"/>
      <w:r>
        <w:t xml:space="preserve">  </w:t>
      </w:r>
      <w:proofErr w:type="spellStart"/>
      <w:r>
        <w:t>члана</w:t>
      </w:r>
      <w:proofErr w:type="spellEnd"/>
      <w:r>
        <w:t xml:space="preserve">  40. </w:t>
      </w:r>
      <w:proofErr w:type="spellStart"/>
      <w:proofErr w:type="gramStart"/>
      <w:r>
        <w:t>тачка</w:t>
      </w:r>
      <w:proofErr w:type="spellEnd"/>
      <w:r>
        <w:t xml:space="preserve">  е</w:t>
      </w:r>
      <w:proofErr w:type="gramEnd"/>
      <w:r>
        <w:t xml:space="preserve">) </w:t>
      </w:r>
      <w:proofErr w:type="spellStart"/>
      <w:r>
        <w:t>Статута</w:t>
      </w:r>
      <w:proofErr w:type="spellEnd"/>
      <w:r>
        <w:t xml:space="preserve">  </w:t>
      </w:r>
      <w:proofErr w:type="spellStart"/>
      <w:r>
        <w:t>Жељезница</w:t>
      </w:r>
      <w:proofErr w:type="spellEnd"/>
      <w:r>
        <w:t xml:space="preserve"> РС </w:t>
      </w:r>
      <w:proofErr w:type="spellStart"/>
      <w:r>
        <w:t>а.д.Добој</w:t>
      </w:r>
      <w:proofErr w:type="spellEnd"/>
      <w:r>
        <w:t xml:space="preserve">, </w:t>
      </w:r>
      <w:proofErr w:type="spellStart"/>
      <w:r>
        <w:t>Скупштина</w:t>
      </w:r>
      <w:proofErr w:type="spellEnd"/>
      <w:r>
        <w:t xml:space="preserve"> </w:t>
      </w:r>
      <w:proofErr w:type="spellStart"/>
      <w:r>
        <w:t>акционара</w:t>
      </w:r>
      <w:proofErr w:type="spellEnd"/>
      <w:r>
        <w:t xml:space="preserve"> </w:t>
      </w:r>
      <w:proofErr w:type="spellStart"/>
      <w:r>
        <w:t>Жељезница</w:t>
      </w:r>
      <w:proofErr w:type="spellEnd"/>
      <w:r>
        <w:t xml:space="preserve"> РС </w:t>
      </w:r>
      <w:proofErr w:type="spellStart"/>
      <w:r>
        <w:t>а.д</w:t>
      </w:r>
      <w:proofErr w:type="spellEnd"/>
      <w:r>
        <w:t xml:space="preserve">. </w:t>
      </w:r>
      <w:proofErr w:type="spellStart"/>
      <w:r>
        <w:t>Добој</w:t>
      </w:r>
      <w:proofErr w:type="spellEnd"/>
      <w:r>
        <w:t xml:space="preserve">  </w:t>
      </w:r>
      <w:proofErr w:type="spellStart"/>
      <w:r>
        <w:t>на</w:t>
      </w:r>
      <w:proofErr w:type="spellEnd"/>
      <w:r>
        <w:t xml:space="preserve"> 33. </w:t>
      </w:r>
      <w:proofErr w:type="spellStart"/>
      <w:proofErr w:type="gramStart"/>
      <w:r>
        <w:t>ванредн</w:t>
      </w:r>
      <w:r w:rsidR="00F70CC0">
        <w:t>ој</w:t>
      </w:r>
      <w:proofErr w:type="spellEnd"/>
      <w:r w:rsidR="00F70CC0">
        <w:t xml:space="preserve">  </w:t>
      </w:r>
      <w:proofErr w:type="spellStart"/>
      <w:r w:rsidR="00F70CC0">
        <w:t>сједници</w:t>
      </w:r>
      <w:proofErr w:type="spellEnd"/>
      <w:proofErr w:type="gramEnd"/>
      <w:r w:rsidR="00F70CC0">
        <w:t xml:space="preserve"> </w:t>
      </w:r>
      <w:proofErr w:type="spellStart"/>
      <w:r w:rsidR="00F70CC0">
        <w:t>одржаној</w:t>
      </w:r>
      <w:proofErr w:type="spellEnd"/>
      <w:r w:rsidR="00F70CC0">
        <w:t xml:space="preserve"> </w:t>
      </w:r>
      <w:r w:rsidR="00F70CC0">
        <w:softHyphen/>
      </w:r>
      <w:r w:rsidR="00F70CC0">
        <w:softHyphen/>
      </w:r>
      <w:r w:rsidR="00F70CC0">
        <w:softHyphen/>
      </w:r>
      <w:r w:rsidR="00F70CC0">
        <w:softHyphen/>
        <w:t>20.11.</w:t>
      </w:r>
      <w:r>
        <w:t xml:space="preserve">2025. </w:t>
      </w:r>
      <w:proofErr w:type="spellStart"/>
      <w:r>
        <w:t>године</w:t>
      </w:r>
      <w:proofErr w:type="spellEnd"/>
      <w:r>
        <w:t xml:space="preserve">, </w:t>
      </w:r>
      <w:proofErr w:type="spellStart"/>
      <w:proofErr w:type="gramStart"/>
      <w:r>
        <w:t>донијела</w:t>
      </w:r>
      <w:proofErr w:type="spellEnd"/>
      <w:r>
        <w:t xml:space="preserve">  </w:t>
      </w:r>
      <w:proofErr w:type="spellStart"/>
      <w:r>
        <w:t>је</w:t>
      </w:r>
      <w:proofErr w:type="spellEnd"/>
      <w:proofErr w:type="gramEnd"/>
      <w:r>
        <w:t xml:space="preserve"> </w:t>
      </w:r>
      <w:proofErr w:type="spellStart"/>
      <w:r>
        <w:t>сљедећу</w:t>
      </w:r>
      <w:proofErr w:type="spellEnd"/>
      <w:r>
        <w:t>:</w:t>
      </w:r>
    </w:p>
    <w:p w:rsidR="008208A9" w:rsidRDefault="008208A9" w:rsidP="008208A9">
      <w:pPr>
        <w:jc w:val="both"/>
      </w:pPr>
    </w:p>
    <w:p w:rsidR="008208A9" w:rsidRDefault="008208A9" w:rsidP="008208A9">
      <w:pPr>
        <w:jc w:val="both"/>
        <w:rPr>
          <w:sz w:val="22"/>
          <w:szCs w:val="22"/>
        </w:rPr>
      </w:pPr>
    </w:p>
    <w:p w:rsidR="008208A9" w:rsidRDefault="008208A9" w:rsidP="008208A9">
      <w:pPr>
        <w:jc w:val="center"/>
        <w:rPr>
          <w:b/>
        </w:rPr>
      </w:pPr>
      <w:r>
        <w:rPr>
          <w:b/>
        </w:rPr>
        <w:t>О Д Л У К У</w:t>
      </w:r>
    </w:p>
    <w:p w:rsidR="008208A9" w:rsidRDefault="008208A9" w:rsidP="008208A9">
      <w:pPr>
        <w:jc w:val="center"/>
        <w:rPr>
          <w:b/>
          <w:iCs/>
          <w:lang w:val="sr-Cyrl-BA"/>
        </w:rPr>
      </w:pPr>
      <w:r>
        <w:rPr>
          <w:b/>
          <w:iCs/>
          <w:lang w:val="sr-Cyrl-BA"/>
        </w:rPr>
        <w:t>о именовању Одбора за ревизију Жељезница РС а.д. Добој</w:t>
      </w:r>
    </w:p>
    <w:p w:rsidR="008208A9" w:rsidRDefault="008208A9" w:rsidP="008208A9">
      <w:pPr>
        <w:jc w:val="center"/>
        <w:rPr>
          <w:b/>
          <w:sz w:val="22"/>
          <w:szCs w:val="22"/>
          <w:lang w:val="sr-Latn-CS"/>
        </w:rPr>
      </w:pPr>
    </w:p>
    <w:p w:rsidR="008208A9" w:rsidRDefault="008208A9" w:rsidP="008208A9">
      <w:pPr>
        <w:jc w:val="center"/>
        <w:rPr>
          <w:b/>
          <w:lang w:val="sr-Latn-CS"/>
        </w:rPr>
      </w:pPr>
      <w:r>
        <w:rPr>
          <w:b/>
          <w:lang w:val="sr-Latn-CS"/>
        </w:rPr>
        <w:t>I</w:t>
      </w:r>
    </w:p>
    <w:p w:rsidR="008208A9" w:rsidRDefault="008208A9" w:rsidP="008208A9">
      <w:pPr>
        <w:jc w:val="center"/>
        <w:rPr>
          <w:b/>
          <w:lang w:val="sr-Latn-CS"/>
        </w:rPr>
      </w:pPr>
    </w:p>
    <w:p w:rsidR="008208A9" w:rsidRDefault="008208A9" w:rsidP="00F70CC0">
      <w:pPr>
        <w:ind w:firstLine="720"/>
        <w:rPr>
          <w:lang w:val="sr-Cyrl-BA"/>
        </w:rPr>
      </w:pPr>
      <w:r>
        <w:rPr>
          <w:lang w:val="sr-Cyrl-BA"/>
        </w:rPr>
        <w:t>Именује се</w:t>
      </w:r>
      <w:r>
        <w:rPr>
          <w:lang w:val="sr-Latn-RS"/>
        </w:rPr>
        <w:t xml:space="preserve"> O</w:t>
      </w:r>
      <w:r>
        <w:rPr>
          <w:lang w:val="sr-Cyrl-BA"/>
        </w:rPr>
        <w:t>дбор</w:t>
      </w:r>
      <w:r>
        <w:rPr>
          <w:lang w:val="sr-Latn-RS"/>
        </w:rPr>
        <w:t xml:space="preserve"> за ревизију</w:t>
      </w:r>
      <w:r>
        <w:rPr>
          <w:lang w:val="sr-Cyrl-BA"/>
        </w:rPr>
        <w:t xml:space="preserve"> Жељезница РС а.д.</w:t>
      </w:r>
      <w:r>
        <w:rPr>
          <w:lang w:val="sr-Cyrl-RS"/>
        </w:rPr>
        <w:t xml:space="preserve"> </w:t>
      </w:r>
      <w:r>
        <w:rPr>
          <w:lang w:val="sr-Cyrl-BA"/>
        </w:rPr>
        <w:t>Добој у сљедећем саставу:</w:t>
      </w:r>
    </w:p>
    <w:p w:rsidR="00F70CC0" w:rsidRDefault="00F70CC0" w:rsidP="00F70CC0">
      <w:pPr>
        <w:ind w:firstLine="720"/>
        <w:rPr>
          <w:lang w:val="sr-Cyrl-RS"/>
        </w:rPr>
      </w:pPr>
    </w:p>
    <w:p w:rsidR="008208A9" w:rsidRDefault="008208A9" w:rsidP="008208A9">
      <w:pPr>
        <w:jc w:val="both"/>
        <w:rPr>
          <w:lang w:val="sr-Cyrl-RS"/>
        </w:rPr>
      </w:pPr>
      <w:r>
        <w:rPr>
          <w:b/>
        </w:rPr>
        <w:t>1.</w:t>
      </w:r>
      <w:r w:rsidR="00437C27">
        <w:rPr>
          <w:b/>
        </w:rPr>
        <w:t xml:space="preserve"> </w:t>
      </w:r>
      <w:r w:rsidR="00437C27">
        <w:rPr>
          <w:b/>
          <w:lang w:val="sr-Cyrl-BA"/>
        </w:rPr>
        <w:t>Мр Владимир Станимировић</w:t>
      </w:r>
      <w:r>
        <w:rPr>
          <w:lang w:val="sr-Cyrl-RS"/>
        </w:rPr>
        <w:t>,</w:t>
      </w:r>
      <w:r w:rsidR="00437C27">
        <w:rPr>
          <w:lang w:val="sr-Cyrl-RS"/>
        </w:rPr>
        <w:t xml:space="preserve"> дипл. економиста из Добоја,</w:t>
      </w:r>
    </w:p>
    <w:p w:rsidR="008208A9" w:rsidRDefault="008208A9" w:rsidP="008208A9">
      <w:pPr>
        <w:jc w:val="both"/>
        <w:rPr>
          <w:lang w:val="sr-Cyrl-RS"/>
        </w:rPr>
      </w:pPr>
      <w:r>
        <w:rPr>
          <w:b/>
        </w:rPr>
        <w:t xml:space="preserve">2. </w:t>
      </w:r>
      <w:r w:rsidR="00437C27">
        <w:rPr>
          <w:b/>
          <w:lang w:val="sr-Cyrl-RS"/>
        </w:rPr>
        <w:t xml:space="preserve">Владимир Паравац, </w:t>
      </w:r>
      <w:r w:rsidR="00437C27">
        <w:rPr>
          <w:lang w:val="sr-Cyrl-RS"/>
        </w:rPr>
        <w:t>дипл. ек. из Добоја</w:t>
      </w:r>
      <w:r>
        <w:rPr>
          <w:lang w:val="sr-Cyrl-RS"/>
        </w:rPr>
        <w:t xml:space="preserve"> и</w:t>
      </w:r>
    </w:p>
    <w:p w:rsidR="008208A9" w:rsidRDefault="008208A9" w:rsidP="008208A9">
      <w:pPr>
        <w:jc w:val="both"/>
        <w:rPr>
          <w:lang w:val="sr-Cyrl-RS"/>
        </w:rPr>
      </w:pPr>
      <w:r>
        <w:rPr>
          <w:b/>
        </w:rPr>
        <w:t xml:space="preserve">3. </w:t>
      </w:r>
      <w:r w:rsidR="00437C27">
        <w:rPr>
          <w:b/>
          <w:lang w:val="sr-Cyrl-RS"/>
        </w:rPr>
        <w:t>Јела Рикало,</w:t>
      </w:r>
      <w:r w:rsidR="00437C27">
        <w:rPr>
          <w:lang w:val="sr-Cyrl-RS"/>
        </w:rPr>
        <w:t xml:space="preserve"> дипл. ек. из Требиња</w:t>
      </w:r>
      <w:r>
        <w:rPr>
          <w:lang w:val="sr-Cyrl-RS"/>
        </w:rPr>
        <w:t>.</w:t>
      </w:r>
    </w:p>
    <w:p w:rsidR="008208A9" w:rsidRDefault="008208A9" w:rsidP="008208A9">
      <w:pPr>
        <w:rPr>
          <w:lang w:val="sr-Latn-CS"/>
        </w:rPr>
      </w:pPr>
    </w:p>
    <w:p w:rsidR="008208A9" w:rsidRDefault="008208A9" w:rsidP="008208A9">
      <w:pPr>
        <w:jc w:val="center"/>
        <w:rPr>
          <w:b/>
          <w:lang w:val="sr-Latn-CS"/>
        </w:rPr>
      </w:pPr>
      <w:r>
        <w:rPr>
          <w:b/>
          <w:lang w:val="sr-Latn-CS"/>
        </w:rPr>
        <w:t>II</w:t>
      </w:r>
    </w:p>
    <w:p w:rsidR="008208A9" w:rsidRDefault="008208A9" w:rsidP="008208A9">
      <w:pPr>
        <w:rPr>
          <w:lang w:val="sr-Cyrl-CS"/>
        </w:rPr>
      </w:pPr>
    </w:p>
    <w:p w:rsidR="008208A9" w:rsidRDefault="008208A9" w:rsidP="00F70CC0">
      <w:pPr>
        <w:ind w:firstLine="720"/>
      </w:pPr>
      <w:proofErr w:type="spellStart"/>
      <w:r>
        <w:t>Именовање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тачке</w:t>
      </w:r>
      <w:proofErr w:type="spellEnd"/>
      <w:r>
        <w:t xml:space="preserve"> </w:t>
      </w:r>
      <w:r>
        <w:rPr>
          <w:lang w:val="sr-Latn-CS"/>
        </w:rPr>
        <w:t xml:space="preserve">I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</w:t>
      </w:r>
      <w:proofErr w:type="spellStart"/>
      <w:r>
        <w:t>врши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мандатни</w:t>
      </w:r>
      <w:proofErr w:type="spellEnd"/>
      <w:r>
        <w:t xml:space="preserve"> </w:t>
      </w:r>
      <w:proofErr w:type="spellStart"/>
      <w:r>
        <w:t>период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4 (</w:t>
      </w:r>
      <w:proofErr w:type="spellStart"/>
      <w:r>
        <w:t>ч</w:t>
      </w:r>
      <w:r w:rsidR="00F70CC0">
        <w:t>етири</w:t>
      </w:r>
      <w:proofErr w:type="spellEnd"/>
      <w:r w:rsidR="00F70CC0">
        <w:t xml:space="preserve">) </w:t>
      </w:r>
      <w:proofErr w:type="spellStart"/>
      <w:r w:rsidR="00F70CC0">
        <w:t>године</w:t>
      </w:r>
      <w:proofErr w:type="spellEnd"/>
      <w:r w:rsidR="00F70CC0">
        <w:t xml:space="preserve">, </w:t>
      </w:r>
      <w:proofErr w:type="spellStart"/>
      <w:r w:rsidR="00F70CC0">
        <w:t>почевши</w:t>
      </w:r>
      <w:proofErr w:type="spellEnd"/>
      <w:r w:rsidR="00F70CC0">
        <w:t xml:space="preserve"> </w:t>
      </w:r>
      <w:proofErr w:type="spellStart"/>
      <w:r w:rsidR="00F70CC0">
        <w:t>од</w:t>
      </w:r>
      <w:proofErr w:type="spellEnd"/>
      <w:r w:rsidR="00F70CC0">
        <w:t xml:space="preserve"> 21.11.</w:t>
      </w:r>
      <w:r>
        <w:t xml:space="preserve">2025. </w:t>
      </w:r>
      <w:proofErr w:type="spellStart"/>
      <w:r>
        <w:t>године</w:t>
      </w:r>
      <w:proofErr w:type="spellEnd"/>
      <w:r>
        <w:t>.</w:t>
      </w:r>
    </w:p>
    <w:p w:rsidR="008208A9" w:rsidRDefault="008208A9" w:rsidP="008208A9">
      <w:pPr>
        <w:rPr>
          <w:lang w:val="sr-Latn-CS"/>
        </w:rPr>
      </w:pPr>
    </w:p>
    <w:p w:rsidR="008208A9" w:rsidRDefault="008208A9" w:rsidP="008208A9">
      <w:pPr>
        <w:jc w:val="center"/>
        <w:rPr>
          <w:b/>
          <w:lang w:val="sr-Latn-CS"/>
        </w:rPr>
      </w:pPr>
      <w:r>
        <w:rPr>
          <w:b/>
          <w:lang w:val="sr-Latn-CS"/>
        </w:rPr>
        <w:t>III</w:t>
      </w:r>
    </w:p>
    <w:p w:rsidR="008208A9" w:rsidRDefault="008208A9" w:rsidP="008208A9">
      <w:pPr>
        <w:jc w:val="center"/>
        <w:rPr>
          <w:b/>
          <w:lang w:val="sr-Latn-CS"/>
        </w:rPr>
      </w:pPr>
    </w:p>
    <w:p w:rsidR="008208A9" w:rsidRDefault="008208A9" w:rsidP="00F70CC0">
      <w:pPr>
        <w:ind w:firstLine="720"/>
        <w:rPr>
          <w:lang w:val="sr-Latn-CS"/>
        </w:rPr>
      </w:pPr>
      <w:proofErr w:type="spellStart"/>
      <w:r>
        <w:t>За</w:t>
      </w:r>
      <w:proofErr w:type="spellEnd"/>
      <w:r>
        <w:t xml:space="preserve"> </w:t>
      </w:r>
      <w:proofErr w:type="spellStart"/>
      <w:r>
        <w:t>реализацију</w:t>
      </w:r>
      <w:proofErr w:type="spellEnd"/>
      <w:r>
        <w:t xml:space="preserve">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</w:t>
      </w:r>
      <w:proofErr w:type="spellStart"/>
      <w:r>
        <w:t>задужује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Управа</w:t>
      </w:r>
      <w:proofErr w:type="spellEnd"/>
      <w:r>
        <w:t xml:space="preserve"> </w:t>
      </w:r>
      <w:proofErr w:type="spellStart"/>
      <w:r>
        <w:t>Друштва</w:t>
      </w:r>
      <w:proofErr w:type="spellEnd"/>
      <w:r>
        <w:t>.</w:t>
      </w:r>
    </w:p>
    <w:p w:rsidR="008208A9" w:rsidRDefault="008208A9" w:rsidP="008208A9">
      <w:pPr>
        <w:rPr>
          <w:lang w:val="sr-Latn-CS"/>
        </w:rPr>
      </w:pPr>
    </w:p>
    <w:p w:rsidR="008208A9" w:rsidRDefault="008208A9" w:rsidP="008208A9">
      <w:pPr>
        <w:jc w:val="center"/>
        <w:rPr>
          <w:b/>
          <w:lang w:val="sr-Latn-CS"/>
        </w:rPr>
      </w:pPr>
      <w:r>
        <w:rPr>
          <w:b/>
          <w:lang w:val="sr-Latn-CS"/>
        </w:rPr>
        <w:t>IV</w:t>
      </w:r>
    </w:p>
    <w:p w:rsidR="008208A9" w:rsidRDefault="008208A9" w:rsidP="00F70CC0">
      <w:pPr>
        <w:ind w:firstLine="720"/>
        <w:rPr>
          <w:lang w:val="sr-Cyrl-CS"/>
        </w:rPr>
      </w:pPr>
      <w:proofErr w:type="spellStart"/>
      <w:r>
        <w:t>Одлука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даном</w:t>
      </w:r>
      <w:proofErr w:type="spellEnd"/>
      <w:r>
        <w:t xml:space="preserve"> </w:t>
      </w:r>
      <w:proofErr w:type="spellStart"/>
      <w:r>
        <w:t>доношења</w:t>
      </w:r>
      <w:proofErr w:type="spellEnd"/>
      <w:r>
        <w:t>.</w:t>
      </w:r>
    </w:p>
    <w:p w:rsidR="008208A9" w:rsidRDefault="008208A9" w:rsidP="008208A9">
      <w:pPr>
        <w:rPr>
          <w:sz w:val="22"/>
          <w:szCs w:val="22"/>
        </w:rPr>
      </w:pPr>
    </w:p>
    <w:p w:rsidR="008208A9" w:rsidRDefault="008208A9" w:rsidP="008208A9">
      <w:pPr>
        <w:rPr>
          <w:b/>
          <w:sz w:val="22"/>
          <w:szCs w:val="22"/>
        </w:rPr>
      </w:pPr>
    </w:p>
    <w:p w:rsidR="008208A9" w:rsidRDefault="008208A9" w:rsidP="008208A9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Достављено</w:t>
      </w:r>
      <w:proofErr w:type="spellEnd"/>
      <w:r>
        <w:rPr>
          <w:sz w:val="22"/>
          <w:szCs w:val="22"/>
        </w:rPr>
        <w:t>:</w:t>
      </w:r>
    </w:p>
    <w:p w:rsidR="008208A9" w:rsidRDefault="008208A9" w:rsidP="008208A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Именовани</w:t>
      </w:r>
      <w:proofErr w:type="spellEnd"/>
      <w:r>
        <w:rPr>
          <w:sz w:val="22"/>
          <w:szCs w:val="22"/>
        </w:rPr>
        <w:t xml:space="preserve"> х3</w:t>
      </w:r>
    </w:p>
    <w:p w:rsidR="008208A9" w:rsidRDefault="008208A9" w:rsidP="008208A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Управа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Друштва</w:t>
      </w:r>
      <w:proofErr w:type="spellEnd"/>
    </w:p>
    <w:p w:rsidR="008208A9" w:rsidRDefault="008208A9" w:rsidP="008208A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Кабинет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ген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директора</w:t>
      </w:r>
      <w:proofErr w:type="spellEnd"/>
    </w:p>
    <w:p w:rsidR="00C302EE" w:rsidRPr="00C302EE" w:rsidRDefault="00C302EE" w:rsidP="008208A9">
      <w:pPr>
        <w:jc w:val="both"/>
        <w:rPr>
          <w:sz w:val="22"/>
          <w:szCs w:val="22"/>
          <w:lang w:val="sr-Cyrl-BA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  <w:lang w:val="sr-Cyrl-BA"/>
        </w:rPr>
        <w:t>Послови Друштва х3</w:t>
      </w:r>
      <w:bookmarkStart w:id="0" w:name="_GoBack"/>
      <w:bookmarkEnd w:id="0"/>
    </w:p>
    <w:p w:rsidR="008208A9" w:rsidRDefault="008208A9" w:rsidP="008208A9">
      <w:pPr>
        <w:jc w:val="both"/>
        <w:rPr>
          <w:sz w:val="22"/>
          <w:szCs w:val="22"/>
          <w:lang w:val="sr-Cyrl-BA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Сектор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Cyrl-BA"/>
        </w:rPr>
        <w:t>људске ресурсе</w:t>
      </w:r>
    </w:p>
    <w:p w:rsidR="008208A9" w:rsidRDefault="008208A9" w:rsidP="008208A9">
      <w:pPr>
        <w:jc w:val="both"/>
        <w:rPr>
          <w:sz w:val="22"/>
          <w:szCs w:val="22"/>
          <w:lang w:val="sr-Cyrl-BA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Сектор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правне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посл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  <w:lang w:val="sr-Cyrl-BA"/>
        </w:rPr>
        <w:t xml:space="preserve"> и усаглашавање</w:t>
      </w:r>
    </w:p>
    <w:p w:rsidR="008208A9" w:rsidRDefault="008208A9" w:rsidP="008208A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Одбор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ревизију</w:t>
      </w:r>
      <w:proofErr w:type="spellEnd"/>
    </w:p>
    <w:p w:rsidR="008208A9" w:rsidRDefault="008208A9" w:rsidP="008208A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proofErr w:type="spellStart"/>
      <w:r>
        <w:rPr>
          <w:sz w:val="22"/>
          <w:szCs w:val="22"/>
        </w:rPr>
        <w:t>Одјељење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инт.рев</w:t>
      </w:r>
      <w:proofErr w:type="spellEnd"/>
      <w:proofErr w:type="gramEnd"/>
      <w:r>
        <w:rPr>
          <w:sz w:val="22"/>
          <w:szCs w:val="22"/>
        </w:rPr>
        <w:t xml:space="preserve">.                                              </w:t>
      </w:r>
      <w:r w:rsidR="00F70CC0">
        <w:rPr>
          <w:b/>
          <w:sz w:val="22"/>
          <w:szCs w:val="22"/>
        </w:rPr>
        <w:t>ПРЕДСЈЕДАВАЈУЋИ</w:t>
      </w:r>
      <w:r>
        <w:rPr>
          <w:b/>
          <w:sz w:val="22"/>
          <w:szCs w:val="22"/>
        </w:rPr>
        <w:t xml:space="preserve"> СКУПШТИНЕ</w:t>
      </w:r>
    </w:p>
    <w:p w:rsidR="008208A9" w:rsidRDefault="008208A9" w:rsidP="008208A9">
      <w:pPr>
        <w:jc w:val="both"/>
        <w:rPr>
          <w:b/>
          <w:sz w:val="22"/>
          <w:szCs w:val="22"/>
          <w:lang w:val="sr-Cyrl-RS"/>
        </w:rPr>
      </w:pPr>
      <w:r>
        <w:rPr>
          <w:sz w:val="22"/>
          <w:szCs w:val="22"/>
        </w:rPr>
        <w:t xml:space="preserve">-  </w:t>
      </w:r>
      <w:proofErr w:type="spellStart"/>
      <w:r>
        <w:rPr>
          <w:sz w:val="22"/>
          <w:szCs w:val="22"/>
        </w:rPr>
        <w:t>Књига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одлука</w:t>
      </w:r>
      <w:proofErr w:type="spellEnd"/>
      <w:r>
        <w:rPr>
          <w:sz w:val="22"/>
          <w:szCs w:val="22"/>
        </w:rPr>
        <w:t xml:space="preserve">                                                                             </w:t>
      </w:r>
      <w:r>
        <w:rPr>
          <w:b/>
          <w:sz w:val="22"/>
          <w:szCs w:val="22"/>
          <w:lang w:val="sr-Cyrl-RS"/>
        </w:rPr>
        <w:t>АКЦИОНАРА</w:t>
      </w:r>
    </w:p>
    <w:p w:rsidR="00F70CC0" w:rsidRPr="00F70CC0" w:rsidRDefault="00F70CC0" w:rsidP="008208A9">
      <w:pPr>
        <w:jc w:val="both"/>
        <w:rPr>
          <w:sz w:val="22"/>
          <w:szCs w:val="22"/>
          <w:lang w:val="sr-Cyrl-RS"/>
        </w:rPr>
      </w:pPr>
      <w:r>
        <w:rPr>
          <w:b/>
          <w:sz w:val="22"/>
          <w:szCs w:val="22"/>
          <w:lang w:val="sr-Cyrl-RS"/>
        </w:rPr>
        <w:t xml:space="preserve">- </w:t>
      </w:r>
      <w:r>
        <w:rPr>
          <w:sz w:val="22"/>
          <w:szCs w:val="22"/>
          <w:lang w:val="sr-Cyrl-RS"/>
        </w:rPr>
        <w:t>а/а  х2                                                                                       ____________________</w:t>
      </w:r>
    </w:p>
    <w:p w:rsidR="008208A9" w:rsidRPr="00F70CC0" w:rsidRDefault="00F70CC0" w:rsidP="008208A9">
      <w:pPr>
        <w:jc w:val="both"/>
        <w:rPr>
          <w:b/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 xml:space="preserve">                                                                                            </w:t>
      </w:r>
      <w:r>
        <w:rPr>
          <w:b/>
          <w:sz w:val="22"/>
          <w:szCs w:val="22"/>
          <w:lang w:val="sr-Cyrl-RS"/>
        </w:rPr>
        <w:t>Весна Вожни, дипл. инж. саоб.</w:t>
      </w:r>
    </w:p>
    <w:p w:rsidR="00494C97" w:rsidRPr="008208A9" w:rsidRDefault="008208A9" w:rsidP="008208A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</w:t>
      </w:r>
      <w:r>
        <w:rPr>
          <w:sz w:val="22"/>
          <w:szCs w:val="22"/>
          <w:lang w:val="sr-Cyrl-BA"/>
        </w:rPr>
        <w:t xml:space="preserve">           </w:t>
      </w:r>
      <w:r>
        <w:rPr>
          <w:sz w:val="22"/>
          <w:szCs w:val="22"/>
        </w:rPr>
        <w:t xml:space="preserve">             </w:t>
      </w: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25313" w:rsidRPr="00B25313" w:rsidRDefault="00B25313" w:rsidP="00B25313">
      <w:pPr>
        <w:tabs>
          <w:tab w:val="left" w:pos="3135"/>
        </w:tabs>
        <w:rPr>
          <w:lang w:val="sr-Latn-BA"/>
        </w:rPr>
      </w:pPr>
    </w:p>
    <w:sectPr w:rsidR="00B25313" w:rsidRPr="00B25313" w:rsidSect="00B2531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8" w:footer="1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E23" w:rsidRDefault="007C0E23">
      <w:r>
        <w:separator/>
      </w:r>
    </w:p>
  </w:endnote>
  <w:endnote w:type="continuationSeparator" w:id="0">
    <w:p w:rsidR="007C0E23" w:rsidRDefault="007C0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Times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7A" w:rsidRDefault="0051317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48C5">
      <w:rPr>
        <w:noProof/>
      </w:rPr>
      <w:t>2</w:t>
    </w:r>
    <w:r>
      <w:rPr>
        <w:noProof/>
      </w:rPr>
      <w:fldChar w:fldCharType="end"/>
    </w:r>
  </w:p>
  <w:p w:rsidR="007B50B8" w:rsidRDefault="007B50B8" w:rsidP="007B50B8">
    <w:pPr>
      <w:pStyle w:val="Footer"/>
      <w:tabs>
        <w:tab w:val="clear" w:pos="4703"/>
        <w:tab w:val="clear" w:pos="9406"/>
        <w:tab w:val="left" w:pos="105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82C" w:rsidRDefault="00D2482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0195">
      <w:rPr>
        <w:noProof/>
      </w:rPr>
      <w:t>2</w:t>
    </w:r>
    <w:r>
      <w:rPr>
        <w:noProof/>
      </w:rPr>
      <w:fldChar w:fldCharType="end"/>
    </w:r>
  </w:p>
  <w:p w:rsidR="00B25313" w:rsidRDefault="001D220B" w:rsidP="000C7FDB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>
      <w:rPr>
        <w:b/>
        <w:noProof/>
        <w:spacing w:val="-10"/>
        <w:lang w:val="sr-Latn-BA" w:eastAsia="sr-Latn-BA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254635</wp:posOffset>
              </wp:positionH>
              <wp:positionV relativeFrom="paragraph">
                <wp:posOffset>93345</wp:posOffset>
              </wp:positionV>
              <wp:extent cx="5873750" cy="0"/>
              <wp:effectExtent l="16510" t="17145" r="15240" b="11430"/>
              <wp:wrapNone/>
              <wp:docPr id="7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737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591B05" id="Line 4" o:spid="_x0000_s1026" style="position:absolute;flip:x 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05pt,7.35pt" to="482.5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" strokecolor="#4538f0" strokeweight="1.5pt"/>
          </w:pict>
        </mc:Fallback>
      </mc:AlternateContent>
    </w:r>
  </w:p>
  <w:p w:rsidR="000C7FDB" w:rsidRPr="00FD2DC8" w:rsidRDefault="000C7FDB" w:rsidP="000C7FDB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4D0AD0" w:rsidRPr="000C7FDB" w:rsidRDefault="004D0AD0" w:rsidP="00121431">
    <w:pPr>
      <w:spacing w:after="200"/>
      <w:jc w:val="both"/>
      <w:rPr>
        <w:b/>
        <w:spacing w:val="-10"/>
        <w:lang w:val="sr-Latn-B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313" w:rsidRDefault="001D220B" w:rsidP="00B25313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 w:rsidRPr="00B25313">
      <w:rPr>
        <w:noProof/>
        <w:sz w:val="18"/>
        <w:szCs w:val="18"/>
        <w:lang w:val="sr-Latn-BA" w:eastAsia="sr-Latn-BA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285115</wp:posOffset>
              </wp:positionH>
              <wp:positionV relativeFrom="paragraph">
                <wp:posOffset>65405</wp:posOffset>
              </wp:positionV>
              <wp:extent cx="5821680" cy="0"/>
              <wp:effectExtent l="18415" t="17780" r="17780" b="10795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2168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5A676A" id="Line 4" o:spid="_x0000_s1026" style="position:absolute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45pt,5.15pt" to="480.8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" strokecolor="#4538f0" strokeweight="1.5pt"/>
          </w:pict>
        </mc:Fallback>
      </mc:AlternateContent>
    </w:r>
  </w:p>
  <w:p w:rsidR="000C7FDB" w:rsidRPr="00FD2DC8" w:rsidRDefault="000C7FDB" w:rsidP="00B25313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2745CE" w:rsidRPr="00FD2DC8" w:rsidRDefault="002745CE" w:rsidP="00FD2DC8">
    <w:pPr>
      <w:pStyle w:val="Footer"/>
      <w:jc w:val="both"/>
      <w:rPr>
        <w:sz w:val="18"/>
        <w:szCs w:val="18"/>
        <w:lang w:val="bs-Cyrl-B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E23" w:rsidRDefault="007C0E23">
      <w:r>
        <w:separator/>
      </w:r>
    </w:p>
  </w:footnote>
  <w:footnote w:type="continuationSeparator" w:id="0">
    <w:p w:rsidR="007C0E23" w:rsidRDefault="007C0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DC8" w:rsidRDefault="001D220B" w:rsidP="009B0AFF">
    <w:pPr>
      <w:pStyle w:val="Header"/>
      <w:jc w:val="center"/>
    </w:pP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113030</wp:posOffset>
              </wp:positionH>
              <wp:positionV relativeFrom="paragraph">
                <wp:posOffset>1062990</wp:posOffset>
              </wp:positionV>
              <wp:extent cx="5929630" cy="0"/>
              <wp:effectExtent l="17780" t="15240" r="15240" b="13335"/>
              <wp:wrapNone/>
              <wp:docPr id="6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92963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388AA0" id="Line 4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9pt,83.7pt" to="475.8pt,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" strokecolor="#4538f0" strokeweight="1.5pt"/>
          </w:pict>
        </mc:Fallback>
      </mc:AlternateContent>
    </w: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724535</wp:posOffset>
              </wp:positionH>
              <wp:positionV relativeFrom="paragraph">
                <wp:posOffset>635000</wp:posOffset>
              </wp:positionV>
              <wp:extent cx="4201795" cy="441325"/>
              <wp:effectExtent l="635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179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2DC8" w:rsidRPr="00F91E97" w:rsidRDefault="00FD2DC8" w:rsidP="00FD2DC8">
                          <w:pPr>
                            <w:rPr>
                              <w:b/>
                              <w:sz w:val="2"/>
                              <w:lang w:val="sr-Latn-CS"/>
                            </w:rPr>
                          </w:pPr>
                        </w:p>
                        <w:p w:rsidR="00FD2DC8" w:rsidRPr="002B7001" w:rsidRDefault="00FD2DC8" w:rsidP="009B0AFF">
                          <w:pPr>
                            <w:jc w:val="center"/>
                            <w:rPr>
                              <w:b/>
                              <w:lang w:val="sr-Latn-CS"/>
                            </w:rPr>
                          </w:pPr>
                          <w:r w:rsidRPr="002B7001">
                            <w:rPr>
                              <w:b/>
                              <w:lang w:val="sr-Cyrl-BA"/>
                            </w:rPr>
                            <w:t>Ж</w:t>
                          </w:r>
                          <w:r w:rsidR="00B25313">
                            <w:rPr>
                              <w:b/>
                              <w:lang w:val="sr-Cyrl-BA"/>
                            </w:rPr>
                            <w:t xml:space="preserve">ељезнице Републике </w:t>
                          </w:r>
                          <w:r w:rsidRPr="002B7001">
                            <w:rPr>
                              <w:b/>
                              <w:lang w:val="sr-Latn-CS"/>
                            </w:rPr>
                            <w:t>С</w:t>
                          </w:r>
                          <w:r w:rsidR="00B25313">
                            <w:rPr>
                              <w:b/>
                              <w:lang w:val="bs-Cyrl-BA"/>
                            </w:rPr>
                            <w:t>рпске</w:t>
                          </w:r>
                        </w:p>
                        <w:p w:rsidR="00FD2DC8" w:rsidRPr="00B25313" w:rsidRDefault="00B25313" w:rsidP="009B0AFF">
                          <w:pPr>
                            <w:jc w:val="center"/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 xml:space="preserve">акционарско друштво </w:t>
                          </w:r>
                          <w:r w:rsidR="00FD2DC8" w:rsidRPr="002B7001">
                            <w:rPr>
                              <w:b/>
                              <w:bCs/>
                              <w:sz w:val="22"/>
                            </w:rPr>
                            <w:t>Д</w:t>
                          </w: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>обој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57.05pt;margin-top:50pt;width:330.85pt;height:3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" filled="f" stroked="f" strokecolor="white">
              <v:textbox>
                <w:txbxContent>
                  <w:p w:rsidR="00FD2DC8" w:rsidRPr="00F91E97" w:rsidRDefault="00FD2DC8" w:rsidP="00FD2DC8">
                    <w:pPr>
                      <w:rPr>
                        <w:b/>
                        <w:sz w:val="2"/>
                        <w:lang w:val="sr-Latn-CS"/>
                      </w:rPr>
                    </w:pPr>
                  </w:p>
                  <w:p w:rsidR="00FD2DC8" w:rsidRPr="002B7001" w:rsidRDefault="00FD2DC8" w:rsidP="009B0AFF">
                    <w:pPr>
                      <w:jc w:val="center"/>
                      <w:rPr>
                        <w:b/>
                        <w:lang w:val="sr-Latn-CS"/>
                      </w:rPr>
                    </w:pPr>
                    <w:r w:rsidRPr="002B7001">
                      <w:rPr>
                        <w:b/>
                        <w:lang w:val="sr-Cyrl-BA"/>
                      </w:rPr>
                      <w:t>Ж</w:t>
                    </w:r>
                    <w:r w:rsidR="00B25313">
                      <w:rPr>
                        <w:b/>
                        <w:lang w:val="sr-Cyrl-BA"/>
                      </w:rPr>
                      <w:t xml:space="preserve">ељезнице Републике </w:t>
                    </w:r>
                    <w:r w:rsidRPr="002B7001">
                      <w:rPr>
                        <w:b/>
                        <w:lang w:val="sr-Latn-CS"/>
                      </w:rPr>
                      <w:t>С</w:t>
                    </w:r>
                    <w:r w:rsidR="00B25313">
                      <w:rPr>
                        <w:b/>
                        <w:lang w:val="bs-Cyrl-BA"/>
                      </w:rPr>
                      <w:t>рпске</w:t>
                    </w:r>
                  </w:p>
                  <w:p w:rsidR="00FD2DC8" w:rsidRPr="00B25313" w:rsidRDefault="00B25313" w:rsidP="009B0AFF">
                    <w:pPr>
                      <w:jc w:val="center"/>
                      <w:rPr>
                        <w:b/>
                        <w:bCs/>
                        <w:sz w:val="22"/>
                        <w:lang w:val="bs-Cyrl-BA"/>
                      </w:rPr>
                    </w:pPr>
                    <w:r>
                      <w:rPr>
                        <w:b/>
                        <w:bCs/>
                        <w:sz w:val="22"/>
                        <w:lang w:val="bs-Cyrl-BA"/>
                      </w:rPr>
                      <w:t xml:space="preserve">акционарско друштво </w:t>
                    </w:r>
                    <w:r w:rsidR="00FD2DC8" w:rsidRPr="002B7001">
                      <w:rPr>
                        <w:b/>
                        <w:bCs/>
                        <w:sz w:val="22"/>
                      </w:rPr>
                      <w:t>Д</w:t>
                    </w:r>
                    <w:r>
                      <w:rPr>
                        <w:b/>
                        <w:bCs/>
                        <w:sz w:val="22"/>
                        <w:lang w:val="bs-Cyrl-BA"/>
                      </w:rPr>
                      <w:t>обој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sr-Latn-BA" w:eastAsia="sr-Latn-BA"/>
      </w:rPr>
      <mc:AlternateContent>
        <mc:Choice Requires="wpg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2111375</wp:posOffset>
              </wp:positionH>
              <wp:positionV relativeFrom="paragraph">
                <wp:posOffset>-46355</wp:posOffset>
              </wp:positionV>
              <wp:extent cx="1475105" cy="838200"/>
              <wp:effectExtent l="0" t="1270" r="4445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75105" cy="838200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3" name="Picture 6" descr="msotw9_temp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2DC8" w:rsidRPr="007C1252" w:rsidRDefault="007C1252" w:rsidP="00FD2DC8">
                            <w:pPr>
                              <w:jc w:val="center"/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7" style="position:absolute;left:0;text-align:left;margin-left:166.25pt;margin-top:-3.65pt;width:116.15pt;height:66pt;z-index:25165568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8" type="#_x0000_t75" alt="msotw9_temp0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">
                <v:imagedata r:id="rId2" o:title="msotw9_temp0" blacklevel="3932f"/>
              </v:shape>
              <v:shape id="Text Box 7" o:spid="_x0000_s1029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FD2DC8" w:rsidRPr="007C1252" w:rsidRDefault="007C1252" w:rsidP="00FD2DC8">
                      <w:pPr>
                        <w:jc w:val="center"/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  <w:t>ЖРС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</w:abstractNum>
  <w:abstractNum w:abstractNumId="1" w15:restartNumberingAfterBreak="0">
    <w:nsid w:val="00FC6FAF"/>
    <w:multiLevelType w:val="hybridMultilevel"/>
    <w:tmpl w:val="A99A0B3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1497616"/>
    <w:multiLevelType w:val="hybridMultilevel"/>
    <w:tmpl w:val="C7520B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3610B"/>
    <w:multiLevelType w:val="hybridMultilevel"/>
    <w:tmpl w:val="5B0E7B62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BD10B9C"/>
    <w:multiLevelType w:val="multilevel"/>
    <w:tmpl w:val="0409001D"/>
    <w:styleLink w:val="Style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E7C5A61"/>
    <w:multiLevelType w:val="hybridMultilevel"/>
    <w:tmpl w:val="401E5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B5116"/>
    <w:multiLevelType w:val="hybridMultilevel"/>
    <w:tmpl w:val="0456BC44"/>
    <w:lvl w:ilvl="0" w:tplc="472A9E52">
      <w:start w:val="1"/>
      <w:numFmt w:val="bullet"/>
      <w:lvlText w:val=""/>
      <w:lvlJc w:val="left"/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F151E"/>
    <w:multiLevelType w:val="hybridMultilevel"/>
    <w:tmpl w:val="03E2387A"/>
    <w:lvl w:ilvl="0" w:tplc="01A0DA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B24FA"/>
    <w:multiLevelType w:val="hybridMultilevel"/>
    <w:tmpl w:val="D0A00B9E"/>
    <w:lvl w:ilvl="0" w:tplc="114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B440C"/>
    <w:multiLevelType w:val="hybridMultilevel"/>
    <w:tmpl w:val="0762AD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35730"/>
    <w:multiLevelType w:val="hybridMultilevel"/>
    <w:tmpl w:val="9A867D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D60E9"/>
    <w:multiLevelType w:val="hybridMultilevel"/>
    <w:tmpl w:val="2CFC3C6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97B55"/>
    <w:multiLevelType w:val="hybridMultilevel"/>
    <w:tmpl w:val="5E100C98"/>
    <w:lvl w:ilvl="0" w:tplc="DE8A0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E6D25"/>
    <w:multiLevelType w:val="hybridMultilevel"/>
    <w:tmpl w:val="F9BE7D4E"/>
    <w:lvl w:ilvl="0" w:tplc="45B813A8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 w15:restartNumberingAfterBreak="0">
    <w:nsid w:val="4C843B0F"/>
    <w:multiLevelType w:val="hybridMultilevel"/>
    <w:tmpl w:val="CEA89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E2E33"/>
    <w:multiLevelType w:val="hybridMultilevel"/>
    <w:tmpl w:val="5F3031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9D0EE7"/>
    <w:multiLevelType w:val="hybridMultilevel"/>
    <w:tmpl w:val="B7748F54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16D0D"/>
    <w:multiLevelType w:val="hybridMultilevel"/>
    <w:tmpl w:val="F36AE47E"/>
    <w:lvl w:ilvl="0" w:tplc="E56AA1B8">
      <w:start w:val="1"/>
      <w:numFmt w:val="decimal"/>
      <w:lvlText w:val="%1."/>
      <w:lvlJc w:val="left"/>
      <w:pPr>
        <w:ind w:left="81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56983D21"/>
    <w:multiLevelType w:val="hybridMultilevel"/>
    <w:tmpl w:val="A7D058AA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45F35"/>
    <w:multiLevelType w:val="hybridMultilevel"/>
    <w:tmpl w:val="0A84AD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F074E"/>
    <w:multiLevelType w:val="hybridMultilevel"/>
    <w:tmpl w:val="D9E84DD8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9507B"/>
    <w:multiLevelType w:val="hybridMultilevel"/>
    <w:tmpl w:val="469C4E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7954F0"/>
    <w:multiLevelType w:val="hybridMultilevel"/>
    <w:tmpl w:val="F1E6C0CC"/>
    <w:lvl w:ilvl="0" w:tplc="DE8A0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E7A41"/>
    <w:multiLevelType w:val="hybridMultilevel"/>
    <w:tmpl w:val="A12240B4"/>
    <w:lvl w:ilvl="0" w:tplc="DE8A039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0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2"/>
  </w:num>
  <w:num w:numId="16">
    <w:abstractNumId w:val="11"/>
  </w:num>
  <w:num w:numId="17">
    <w:abstractNumId w:val="13"/>
  </w:num>
  <w:num w:numId="18">
    <w:abstractNumId w:val="1"/>
  </w:num>
  <w:num w:numId="19">
    <w:abstractNumId w:val="12"/>
  </w:num>
  <w:num w:numId="20">
    <w:abstractNumId w:val="23"/>
  </w:num>
  <w:num w:numId="21">
    <w:abstractNumId w:val="8"/>
  </w:num>
  <w:num w:numId="22">
    <w:abstractNumId w:val="17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F25"/>
    <w:rsid w:val="00002D6E"/>
    <w:rsid w:val="00004FCF"/>
    <w:rsid w:val="00033032"/>
    <w:rsid w:val="00043CCA"/>
    <w:rsid w:val="000505E6"/>
    <w:rsid w:val="000624F6"/>
    <w:rsid w:val="000647EF"/>
    <w:rsid w:val="0007174A"/>
    <w:rsid w:val="00072826"/>
    <w:rsid w:val="00074074"/>
    <w:rsid w:val="0007648B"/>
    <w:rsid w:val="00096CA7"/>
    <w:rsid w:val="000B601A"/>
    <w:rsid w:val="000B67A8"/>
    <w:rsid w:val="000C000B"/>
    <w:rsid w:val="000C0AA0"/>
    <w:rsid w:val="000C6F01"/>
    <w:rsid w:val="000C7FDB"/>
    <w:rsid w:val="000D128E"/>
    <w:rsid w:val="000D6E81"/>
    <w:rsid w:val="000D71F5"/>
    <w:rsid w:val="000D751E"/>
    <w:rsid w:val="000E0349"/>
    <w:rsid w:val="000E6C88"/>
    <w:rsid w:val="000F3022"/>
    <w:rsid w:val="00100B18"/>
    <w:rsid w:val="0010295A"/>
    <w:rsid w:val="00112F93"/>
    <w:rsid w:val="0011339B"/>
    <w:rsid w:val="00121431"/>
    <w:rsid w:val="00127DC6"/>
    <w:rsid w:val="0013343D"/>
    <w:rsid w:val="00133D94"/>
    <w:rsid w:val="001341CC"/>
    <w:rsid w:val="00137849"/>
    <w:rsid w:val="001403DD"/>
    <w:rsid w:val="00140E18"/>
    <w:rsid w:val="00142276"/>
    <w:rsid w:val="00142CC4"/>
    <w:rsid w:val="00146A98"/>
    <w:rsid w:val="00150C5E"/>
    <w:rsid w:val="001523A8"/>
    <w:rsid w:val="0016376E"/>
    <w:rsid w:val="00164AF3"/>
    <w:rsid w:val="00173829"/>
    <w:rsid w:val="00173B4D"/>
    <w:rsid w:val="00180C23"/>
    <w:rsid w:val="001826BF"/>
    <w:rsid w:val="001829FC"/>
    <w:rsid w:val="001937FA"/>
    <w:rsid w:val="001A119B"/>
    <w:rsid w:val="001A21BD"/>
    <w:rsid w:val="001A4ABE"/>
    <w:rsid w:val="001A593E"/>
    <w:rsid w:val="001A5B9D"/>
    <w:rsid w:val="001B4FD2"/>
    <w:rsid w:val="001B7B55"/>
    <w:rsid w:val="001C16E4"/>
    <w:rsid w:val="001D220B"/>
    <w:rsid w:val="001D3B4A"/>
    <w:rsid w:val="001D4508"/>
    <w:rsid w:val="001D7C65"/>
    <w:rsid w:val="001E354D"/>
    <w:rsid w:val="001E4B9F"/>
    <w:rsid w:val="001F18B6"/>
    <w:rsid w:val="001F28AD"/>
    <w:rsid w:val="001F5E1A"/>
    <w:rsid w:val="001F5EAF"/>
    <w:rsid w:val="00200B18"/>
    <w:rsid w:val="00200DD4"/>
    <w:rsid w:val="00203F5C"/>
    <w:rsid w:val="00205F54"/>
    <w:rsid w:val="00207E4A"/>
    <w:rsid w:val="002118D1"/>
    <w:rsid w:val="00214C27"/>
    <w:rsid w:val="002240C0"/>
    <w:rsid w:val="00227F45"/>
    <w:rsid w:val="00231B04"/>
    <w:rsid w:val="00231EBC"/>
    <w:rsid w:val="00232C50"/>
    <w:rsid w:val="0024064D"/>
    <w:rsid w:val="002408F3"/>
    <w:rsid w:val="00242CAE"/>
    <w:rsid w:val="002458D6"/>
    <w:rsid w:val="002500BD"/>
    <w:rsid w:val="00261E8C"/>
    <w:rsid w:val="00263019"/>
    <w:rsid w:val="00264579"/>
    <w:rsid w:val="00265D87"/>
    <w:rsid w:val="0026658F"/>
    <w:rsid w:val="0027018B"/>
    <w:rsid w:val="002745CE"/>
    <w:rsid w:val="00280B2A"/>
    <w:rsid w:val="00281890"/>
    <w:rsid w:val="00286328"/>
    <w:rsid w:val="00287745"/>
    <w:rsid w:val="00291AEA"/>
    <w:rsid w:val="00295FA0"/>
    <w:rsid w:val="002A0312"/>
    <w:rsid w:val="002A1E80"/>
    <w:rsid w:val="002A38FC"/>
    <w:rsid w:val="002A5AF7"/>
    <w:rsid w:val="002A706D"/>
    <w:rsid w:val="002A7423"/>
    <w:rsid w:val="002A7BA7"/>
    <w:rsid w:val="002B0029"/>
    <w:rsid w:val="002B16A1"/>
    <w:rsid w:val="002B1D2D"/>
    <w:rsid w:val="002B2E2F"/>
    <w:rsid w:val="002B3F3B"/>
    <w:rsid w:val="002B7001"/>
    <w:rsid w:val="002C0879"/>
    <w:rsid w:val="002C203F"/>
    <w:rsid w:val="002C460A"/>
    <w:rsid w:val="002C73EB"/>
    <w:rsid w:val="002D08CD"/>
    <w:rsid w:val="002D58E8"/>
    <w:rsid w:val="002D6425"/>
    <w:rsid w:val="002E2C42"/>
    <w:rsid w:val="002E5B9F"/>
    <w:rsid w:val="002E5C43"/>
    <w:rsid w:val="002E6270"/>
    <w:rsid w:val="002F2FA3"/>
    <w:rsid w:val="002F479D"/>
    <w:rsid w:val="002F4C62"/>
    <w:rsid w:val="00312E92"/>
    <w:rsid w:val="00321AA5"/>
    <w:rsid w:val="00321C90"/>
    <w:rsid w:val="00323BFB"/>
    <w:rsid w:val="00325067"/>
    <w:rsid w:val="0033290E"/>
    <w:rsid w:val="00333BCD"/>
    <w:rsid w:val="003409C8"/>
    <w:rsid w:val="0034218A"/>
    <w:rsid w:val="003421C9"/>
    <w:rsid w:val="00345050"/>
    <w:rsid w:val="00346D17"/>
    <w:rsid w:val="00351A45"/>
    <w:rsid w:val="00356294"/>
    <w:rsid w:val="003641CF"/>
    <w:rsid w:val="00364B7D"/>
    <w:rsid w:val="0036526F"/>
    <w:rsid w:val="00366DE3"/>
    <w:rsid w:val="00382AAA"/>
    <w:rsid w:val="00383A62"/>
    <w:rsid w:val="00383C35"/>
    <w:rsid w:val="00387507"/>
    <w:rsid w:val="0039034F"/>
    <w:rsid w:val="0039227C"/>
    <w:rsid w:val="00393AF3"/>
    <w:rsid w:val="003A4E5C"/>
    <w:rsid w:val="003A5A8D"/>
    <w:rsid w:val="003B21D4"/>
    <w:rsid w:val="003B5BE2"/>
    <w:rsid w:val="003C0A43"/>
    <w:rsid w:val="003C18FA"/>
    <w:rsid w:val="003C3A77"/>
    <w:rsid w:val="003C3A90"/>
    <w:rsid w:val="003D38C2"/>
    <w:rsid w:val="003D4FA7"/>
    <w:rsid w:val="003E0320"/>
    <w:rsid w:val="003E1BC4"/>
    <w:rsid w:val="003E5276"/>
    <w:rsid w:val="003E6173"/>
    <w:rsid w:val="003F0714"/>
    <w:rsid w:val="003F142B"/>
    <w:rsid w:val="003F3700"/>
    <w:rsid w:val="003F3A2F"/>
    <w:rsid w:val="003F531A"/>
    <w:rsid w:val="0040498A"/>
    <w:rsid w:val="004078CC"/>
    <w:rsid w:val="0041136B"/>
    <w:rsid w:val="004217CD"/>
    <w:rsid w:val="004230EA"/>
    <w:rsid w:val="0042533E"/>
    <w:rsid w:val="0043153E"/>
    <w:rsid w:val="004363DC"/>
    <w:rsid w:val="00437C27"/>
    <w:rsid w:val="00441B9B"/>
    <w:rsid w:val="00442B71"/>
    <w:rsid w:val="00444CA8"/>
    <w:rsid w:val="00445C1B"/>
    <w:rsid w:val="00447382"/>
    <w:rsid w:val="00463373"/>
    <w:rsid w:val="00464138"/>
    <w:rsid w:val="0046526B"/>
    <w:rsid w:val="00465343"/>
    <w:rsid w:val="0046670C"/>
    <w:rsid w:val="004671D4"/>
    <w:rsid w:val="004709F8"/>
    <w:rsid w:val="00471221"/>
    <w:rsid w:val="00472D2A"/>
    <w:rsid w:val="00474768"/>
    <w:rsid w:val="0048433F"/>
    <w:rsid w:val="0048511D"/>
    <w:rsid w:val="004865F1"/>
    <w:rsid w:val="00490DCB"/>
    <w:rsid w:val="00493940"/>
    <w:rsid w:val="00494C97"/>
    <w:rsid w:val="00495467"/>
    <w:rsid w:val="00495E99"/>
    <w:rsid w:val="00497082"/>
    <w:rsid w:val="004A4796"/>
    <w:rsid w:val="004A5C4D"/>
    <w:rsid w:val="004B4420"/>
    <w:rsid w:val="004B717D"/>
    <w:rsid w:val="004C5A34"/>
    <w:rsid w:val="004C792C"/>
    <w:rsid w:val="004D0AD0"/>
    <w:rsid w:val="004D27C2"/>
    <w:rsid w:val="004D7304"/>
    <w:rsid w:val="004E0267"/>
    <w:rsid w:val="004E4261"/>
    <w:rsid w:val="004E75AD"/>
    <w:rsid w:val="004F407E"/>
    <w:rsid w:val="004F7CE5"/>
    <w:rsid w:val="00506932"/>
    <w:rsid w:val="0051203F"/>
    <w:rsid w:val="0051317A"/>
    <w:rsid w:val="00513FCE"/>
    <w:rsid w:val="00520B82"/>
    <w:rsid w:val="00520C93"/>
    <w:rsid w:val="00522C38"/>
    <w:rsid w:val="0054151C"/>
    <w:rsid w:val="00544F61"/>
    <w:rsid w:val="00547029"/>
    <w:rsid w:val="00547DC0"/>
    <w:rsid w:val="005515B7"/>
    <w:rsid w:val="005531A0"/>
    <w:rsid w:val="0055693E"/>
    <w:rsid w:val="00561B0B"/>
    <w:rsid w:val="0056461F"/>
    <w:rsid w:val="00572D09"/>
    <w:rsid w:val="00580D11"/>
    <w:rsid w:val="00581D37"/>
    <w:rsid w:val="005974E3"/>
    <w:rsid w:val="005A0843"/>
    <w:rsid w:val="005A12A6"/>
    <w:rsid w:val="005A19D5"/>
    <w:rsid w:val="005A70A5"/>
    <w:rsid w:val="005A7100"/>
    <w:rsid w:val="005A7850"/>
    <w:rsid w:val="005B07D9"/>
    <w:rsid w:val="005B0A2D"/>
    <w:rsid w:val="005B2272"/>
    <w:rsid w:val="005B6650"/>
    <w:rsid w:val="005B7473"/>
    <w:rsid w:val="005C4EAC"/>
    <w:rsid w:val="005C5CF8"/>
    <w:rsid w:val="005C7D88"/>
    <w:rsid w:val="005D1A64"/>
    <w:rsid w:val="005D1D40"/>
    <w:rsid w:val="005D496B"/>
    <w:rsid w:val="005D5220"/>
    <w:rsid w:val="005D6B19"/>
    <w:rsid w:val="005D74B8"/>
    <w:rsid w:val="005E2C1F"/>
    <w:rsid w:val="005E3C0A"/>
    <w:rsid w:val="005E48C5"/>
    <w:rsid w:val="005F21A2"/>
    <w:rsid w:val="005F30FD"/>
    <w:rsid w:val="005F762B"/>
    <w:rsid w:val="00601429"/>
    <w:rsid w:val="00602E50"/>
    <w:rsid w:val="00606281"/>
    <w:rsid w:val="00607F98"/>
    <w:rsid w:val="0061113F"/>
    <w:rsid w:val="00614CFC"/>
    <w:rsid w:val="006243F9"/>
    <w:rsid w:val="00625AA8"/>
    <w:rsid w:val="006318CB"/>
    <w:rsid w:val="00632E8A"/>
    <w:rsid w:val="00644DC0"/>
    <w:rsid w:val="00651F25"/>
    <w:rsid w:val="00653B57"/>
    <w:rsid w:val="006556CE"/>
    <w:rsid w:val="006578EA"/>
    <w:rsid w:val="006603AD"/>
    <w:rsid w:val="0066060F"/>
    <w:rsid w:val="006651AB"/>
    <w:rsid w:val="0066521A"/>
    <w:rsid w:val="00667D54"/>
    <w:rsid w:val="00671224"/>
    <w:rsid w:val="006724D0"/>
    <w:rsid w:val="00674933"/>
    <w:rsid w:val="0067510C"/>
    <w:rsid w:val="00675583"/>
    <w:rsid w:val="0067689B"/>
    <w:rsid w:val="00685D72"/>
    <w:rsid w:val="0069047C"/>
    <w:rsid w:val="006921E4"/>
    <w:rsid w:val="006947EC"/>
    <w:rsid w:val="00696887"/>
    <w:rsid w:val="006A0BF2"/>
    <w:rsid w:val="006A3052"/>
    <w:rsid w:val="006A5226"/>
    <w:rsid w:val="006A6C39"/>
    <w:rsid w:val="006A6D3F"/>
    <w:rsid w:val="006B2502"/>
    <w:rsid w:val="006B37C1"/>
    <w:rsid w:val="006C1026"/>
    <w:rsid w:val="006C54E6"/>
    <w:rsid w:val="006C5D9A"/>
    <w:rsid w:val="006C5EFB"/>
    <w:rsid w:val="006C7AF8"/>
    <w:rsid w:val="006D24FE"/>
    <w:rsid w:val="006D25B6"/>
    <w:rsid w:val="006D3F01"/>
    <w:rsid w:val="006E056E"/>
    <w:rsid w:val="006E4B0E"/>
    <w:rsid w:val="006E68B1"/>
    <w:rsid w:val="006E6AA1"/>
    <w:rsid w:val="006F0284"/>
    <w:rsid w:val="006F23E0"/>
    <w:rsid w:val="006F2F66"/>
    <w:rsid w:val="006F47BF"/>
    <w:rsid w:val="007002B2"/>
    <w:rsid w:val="00700346"/>
    <w:rsid w:val="00701BBD"/>
    <w:rsid w:val="007036CA"/>
    <w:rsid w:val="00704AB0"/>
    <w:rsid w:val="00707F04"/>
    <w:rsid w:val="00710CC5"/>
    <w:rsid w:val="0071272F"/>
    <w:rsid w:val="007141F1"/>
    <w:rsid w:val="0071765D"/>
    <w:rsid w:val="00727244"/>
    <w:rsid w:val="007274D4"/>
    <w:rsid w:val="00734D76"/>
    <w:rsid w:val="00736680"/>
    <w:rsid w:val="0073740C"/>
    <w:rsid w:val="007438AE"/>
    <w:rsid w:val="00750D02"/>
    <w:rsid w:val="007551C8"/>
    <w:rsid w:val="0075661F"/>
    <w:rsid w:val="00760A85"/>
    <w:rsid w:val="00765EF2"/>
    <w:rsid w:val="00770317"/>
    <w:rsid w:val="007721A6"/>
    <w:rsid w:val="007754C3"/>
    <w:rsid w:val="00784FD8"/>
    <w:rsid w:val="00791D37"/>
    <w:rsid w:val="0079392F"/>
    <w:rsid w:val="00794F08"/>
    <w:rsid w:val="007A39C9"/>
    <w:rsid w:val="007A4774"/>
    <w:rsid w:val="007B0FCA"/>
    <w:rsid w:val="007B2369"/>
    <w:rsid w:val="007B3E3B"/>
    <w:rsid w:val="007B50B8"/>
    <w:rsid w:val="007C0E23"/>
    <w:rsid w:val="007C1252"/>
    <w:rsid w:val="007C1DBD"/>
    <w:rsid w:val="007D0FCF"/>
    <w:rsid w:val="007D5919"/>
    <w:rsid w:val="007D69AF"/>
    <w:rsid w:val="007E3BF9"/>
    <w:rsid w:val="007E6637"/>
    <w:rsid w:val="007F0CD2"/>
    <w:rsid w:val="007F308F"/>
    <w:rsid w:val="00802795"/>
    <w:rsid w:val="00803841"/>
    <w:rsid w:val="00811D1D"/>
    <w:rsid w:val="00812D62"/>
    <w:rsid w:val="00814B27"/>
    <w:rsid w:val="00816836"/>
    <w:rsid w:val="008208A9"/>
    <w:rsid w:val="00825783"/>
    <w:rsid w:val="00827B63"/>
    <w:rsid w:val="008328A3"/>
    <w:rsid w:val="00835C8A"/>
    <w:rsid w:val="00842986"/>
    <w:rsid w:val="00842998"/>
    <w:rsid w:val="008502F1"/>
    <w:rsid w:val="008524C9"/>
    <w:rsid w:val="00856915"/>
    <w:rsid w:val="00860195"/>
    <w:rsid w:val="00860DF8"/>
    <w:rsid w:val="008619F8"/>
    <w:rsid w:val="00870D32"/>
    <w:rsid w:val="00872154"/>
    <w:rsid w:val="00880353"/>
    <w:rsid w:val="00882104"/>
    <w:rsid w:val="0088240C"/>
    <w:rsid w:val="00884D87"/>
    <w:rsid w:val="008868C4"/>
    <w:rsid w:val="00887558"/>
    <w:rsid w:val="00887C6D"/>
    <w:rsid w:val="00890B50"/>
    <w:rsid w:val="0089578D"/>
    <w:rsid w:val="008962D8"/>
    <w:rsid w:val="008A0CF7"/>
    <w:rsid w:val="008A24B7"/>
    <w:rsid w:val="008A6FA1"/>
    <w:rsid w:val="008A7A7B"/>
    <w:rsid w:val="008B1DAA"/>
    <w:rsid w:val="008B668F"/>
    <w:rsid w:val="008B6F9E"/>
    <w:rsid w:val="008C4974"/>
    <w:rsid w:val="008C6923"/>
    <w:rsid w:val="008D0EB9"/>
    <w:rsid w:val="008D220C"/>
    <w:rsid w:val="008D4211"/>
    <w:rsid w:val="008F36FC"/>
    <w:rsid w:val="008F6967"/>
    <w:rsid w:val="009030CF"/>
    <w:rsid w:val="0090565E"/>
    <w:rsid w:val="00906A9E"/>
    <w:rsid w:val="00910ADA"/>
    <w:rsid w:val="0091122A"/>
    <w:rsid w:val="00922F0F"/>
    <w:rsid w:val="00934055"/>
    <w:rsid w:val="0093433A"/>
    <w:rsid w:val="0093467A"/>
    <w:rsid w:val="009358EC"/>
    <w:rsid w:val="00937230"/>
    <w:rsid w:val="00937B66"/>
    <w:rsid w:val="009424EF"/>
    <w:rsid w:val="0094783C"/>
    <w:rsid w:val="00952314"/>
    <w:rsid w:val="0095510D"/>
    <w:rsid w:val="009558D2"/>
    <w:rsid w:val="009563E0"/>
    <w:rsid w:val="009601B2"/>
    <w:rsid w:val="009619FC"/>
    <w:rsid w:val="009630C7"/>
    <w:rsid w:val="00994B45"/>
    <w:rsid w:val="0099660D"/>
    <w:rsid w:val="009A29C0"/>
    <w:rsid w:val="009A6690"/>
    <w:rsid w:val="009B0AFF"/>
    <w:rsid w:val="009B2EB1"/>
    <w:rsid w:val="009B3F29"/>
    <w:rsid w:val="009B47D4"/>
    <w:rsid w:val="009B7C4A"/>
    <w:rsid w:val="009C3ADC"/>
    <w:rsid w:val="009C3C6F"/>
    <w:rsid w:val="009C6DD1"/>
    <w:rsid w:val="009D28D7"/>
    <w:rsid w:val="009D2E99"/>
    <w:rsid w:val="009D4429"/>
    <w:rsid w:val="009D7B96"/>
    <w:rsid w:val="009E1D99"/>
    <w:rsid w:val="009E27C9"/>
    <w:rsid w:val="009F1776"/>
    <w:rsid w:val="009F38CA"/>
    <w:rsid w:val="009F3E36"/>
    <w:rsid w:val="009F4899"/>
    <w:rsid w:val="00A0133A"/>
    <w:rsid w:val="00A0145F"/>
    <w:rsid w:val="00A01E96"/>
    <w:rsid w:val="00A02A20"/>
    <w:rsid w:val="00A05293"/>
    <w:rsid w:val="00A059B2"/>
    <w:rsid w:val="00A15159"/>
    <w:rsid w:val="00A26136"/>
    <w:rsid w:val="00A31943"/>
    <w:rsid w:val="00A32317"/>
    <w:rsid w:val="00A33B34"/>
    <w:rsid w:val="00A356BE"/>
    <w:rsid w:val="00A36314"/>
    <w:rsid w:val="00A44292"/>
    <w:rsid w:val="00A4490B"/>
    <w:rsid w:val="00A54196"/>
    <w:rsid w:val="00A54A81"/>
    <w:rsid w:val="00A601A1"/>
    <w:rsid w:val="00A62029"/>
    <w:rsid w:val="00A7413F"/>
    <w:rsid w:val="00A80110"/>
    <w:rsid w:val="00A827EA"/>
    <w:rsid w:val="00A82938"/>
    <w:rsid w:val="00A91DBD"/>
    <w:rsid w:val="00A97073"/>
    <w:rsid w:val="00AA1ACE"/>
    <w:rsid w:val="00AB00F9"/>
    <w:rsid w:val="00AB1C30"/>
    <w:rsid w:val="00AB1E6E"/>
    <w:rsid w:val="00AB2198"/>
    <w:rsid w:val="00AB644C"/>
    <w:rsid w:val="00AB7405"/>
    <w:rsid w:val="00AC495C"/>
    <w:rsid w:val="00AC5723"/>
    <w:rsid w:val="00AD1140"/>
    <w:rsid w:val="00AD1A5B"/>
    <w:rsid w:val="00AD1D59"/>
    <w:rsid w:val="00AE0005"/>
    <w:rsid w:val="00AE0219"/>
    <w:rsid w:val="00AE11B7"/>
    <w:rsid w:val="00AE4497"/>
    <w:rsid w:val="00AF0B99"/>
    <w:rsid w:val="00AF3E36"/>
    <w:rsid w:val="00AF4CC5"/>
    <w:rsid w:val="00B01DFD"/>
    <w:rsid w:val="00B03A61"/>
    <w:rsid w:val="00B07AA3"/>
    <w:rsid w:val="00B07FD2"/>
    <w:rsid w:val="00B109B0"/>
    <w:rsid w:val="00B11679"/>
    <w:rsid w:val="00B16F57"/>
    <w:rsid w:val="00B17FA3"/>
    <w:rsid w:val="00B20F78"/>
    <w:rsid w:val="00B2263F"/>
    <w:rsid w:val="00B2297E"/>
    <w:rsid w:val="00B249AF"/>
    <w:rsid w:val="00B25313"/>
    <w:rsid w:val="00B42C97"/>
    <w:rsid w:val="00B448BD"/>
    <w:rsid w:val="00B45626"/>
    <w:rsid w:val="00B552CA"/>
    <w:rsid w:val="00B57225"/>
    <w:rsid w:val="00B63898"/>
    <w:rsid w:val="00B678FA"/>
    <w:rsid w:val="00B804E0"/>
    <w:rsid w:val="00B82182"/>
    <w:rsid w:val="00B852B9"/>
    <w:rsid w:val="00B86ED8"/>
    <w:rsid w:val="00B95576"/>
    <w:rsid w:val="00B96444"/>
    <w:rsid w:val="00BA03F1"/>
    <w:rsid w:val="00BA20EB"/>
    <w:rsid w:val="00BA40CF"/>
    <w:rsid w:val="00BA748F"/>
    <w:rsid w:val="00BB6F70"/>
    <w:rsid w:val="00BB74F8"/>
    <w:rsid w:val="00BB78D0"/>
    <w:rsid w:val="00BC037B"/>
    <w:rsid w:val="00BC141A"/>
    <w:rsid w:val="00BC18B9"/>
    <w:rsid w:val="00BC1F67"/>
    <w:rsid w:val="00BC2131"/>
    <w:rsid w:val="00BC61F8"/>
    <w:rsid w:val="00BD3159"/>
    <w:rsid w:val="00BD3A9A"/>
    <w:rsid w:val="00BD3E7C"/>
    <w:rsid w:val="00BD6AC6"/>
    <w:rsid w:val="00BD7A1E"/>
    <w:rsid w:val="00BE6B49"/>
    <w:rsid w:val="00BF5905"/>
    <w:rsid w:val="00C05C4F"/>
    <w:rsid w:val="00C121FD"/>
    <w:rsid w:val="00C12640"/>
    <w:rsid w:val="00C15DAA"/>
    <w:rsid w:val="00C1731A"/>
    <w:rsid w:val="00C17508"/>
    <w:rsid w:val="00C21329"/>
    <w:rsid w:val="00C25C9C"/>
    <w:rsid w:val="00C302EE"/>
    <w:rsid w:val="00C32C16"/>
    <w:rsid w:val="00C362D5"/>
    <w:rsid w:val="00C407D6"/>
    <w:rsid w:val="00C434E9"/>
    <w:rsid w:val="00C46033"/>
    <w:rsid w:val="00C50B73"/>
    <w:rsid w:val="00C53ADB"/>
    <w:rsid w:val="00C57169"/>
    <w:rsid w:val="00C60FEC"/>
    <w:rsid w:val="00C64A42"/>
    <w:rsid w:val="00C67661"/>
    <w:rsid w:val="00C8111A"/>
    <w:rsid w:val="00C8248A"/>
    <w:rsid w:val="00C83459"/>
    <w:rsid w:val="00C862BC"/>
    <w:rsid w:val="00C87B5B"/>
    <w:rsid w:val="00C913CB"/>
    <w:rsid w:val="00C94A94"/>
    <w:rsid w:val="00C96D54"/>
    <w:rsid w:val="00C97593"/>
    <w:rsid w:val="00CA44F8"/>
    <w:rsid w:val="00CA5A5C"/>
    <w:rsid w:val="00CB0BCD"/>
    <w:rsid w:val="00CB2F11"/>
    <w:rsid w:val="00CC20F5"/>
    <w:rsid w:val="00CC305B"/>
    <w:rsid w:val="00CC3505"/>
    <w:rsid w:val="00CC39E0"/>
    <w:rsid w:val="00CD31C5"/>
    <w:rsid w:val="00CD754A"/>
    <w:rsid w:val="00CD7FBA"/>
    <w:rsid w:val="00CE030B"/>
    <w:rsid w:val="00CE7E45"/>
    <w:rsid w:val="00CF5A7B"/>
    <w:rsid w:val="00D002EC"/>
    <w:rsid w:val="00D013BD"/>
    <w:rsid w:val="00D03B7F"/>
    <w:rsid w:val="00D1010F"/>
    <w:rsid w:val="00D14D6E"/>
    <w:rsid w:val="00D207C3"/>
    <w:rsid w:val="00D2482C"/>
    <w:rsid w:val="00D3673B"/>
    <w:rsid w:val="00D37125"/>
    <w:rsid w:val="00D436D5"/>
    <w:rsid w:val="00D51580"/>
    <w:rsid w:val="00D5373B"/>
    <w:rsid w:val="00D56162"/>
    <w:rsid w:val="00D60D4B"/>
    <w:rsid w:val="00D61F95"/>
    <w:rsid w:val="00D6799C"/>
    <w:rsid w:val="00D744C3"/>
    <w:rsid w:val="00D7556E"/>
    <w:rsid w:val="00D81BBA"/>
    <w:rsid w:val="00D82B64"/>
    <w:rsid w:val="00D82DF1"/>
    <w:rsid w:val="00D85F19"/>
    <w:rsid w:val="00D9007F"/>
    <w:rsid w:val="00D92025"/>
    <w:rsid w:val="00D95BE0"/>
    <w:rsid w:val="00DA59B9"/>
    <w:rsid w:val="00DB1C26"/>
    <w:rsid w:val="00DC2B35"/>
    <w:rsid w:val="00DC6955"/>
    <w:rsid w:val="00DC7C35"/>
    <w:rsid w:val="00DD1867"/>
    <w:rsid w:val="00DD235C"/>
    <w:rsid w:val="00DD7655"/>
    <w:rsid w:val="00DE04C5"/>
    <w:rsid w:val="00DE168F"/>
    <w:rsid w:val="00DE45CC"/>
    <w:rsid w:val="00DE62EA"/>
    <w:rsid w:val="00DE7837"/>
    <w:rsid w:val="00DF635F"/>
    <w:rsid w:val="00DF73E9"/>
    <w:rsid w:val="00DF77F0"/>
    <w:rsid w:val="00E01171"/>
    <w:rsid w:val="00E0167F"/>
    <w:rsid w:val="00E01E10"/>
    <w:rsid w:val="00E02FC8"/>
    <w:rsid w:val="00E05D2F"/>
    <w:rsid w:val="00E1093E"/>
    <w:rsid w:val="00E12B95"/>
    <w:rsid w:val="00E133E1"/>
    <w:rsid w:val="00E1662C"/>
    <w:rsid w:val="00E20593"/>
    <w:rsid w:val="00E22249"/>
    <w:rsid w:val="00E25868"/>
    <w:rsid w:val="00E27DC5"/>
    <w:rsid w:val="00E320DC"/>
    <w:rsid w:val="00E35D5E"/>
    <w:rsid w:val="00E4113B"/>
    <w:rsid w:val="00E47EA3"/>
    <w:rsid w:val="00E51950"/>
    <w:rsid w:val="00E523B2"/>
    <w:rsid w:val="00E524C9"/>
    <w:rsid w:val="00E60875"/>
    <w:rsid w:val="00E7723D"/>
    <w:rsid w:val="00E84682"/>
    <w:rsid w:val="00E8571B"/>
    <w:rsid w:val="00E86C5E"/>
    <w:rsid w:val="00E90E1C"/>
    <w:rsid w:val="00EA0B9E"/>
    <w:rsid w:val="00EA228D"/>
    <w:rsid w:val="00EA3DBC"/>
    <w:rsid w:val="00EA7F78"/>
    <w:rsid w:val="00EC013C"/>
    <w:rsid w:val="00EC0937"/>
    <w:rsid w:val="00EC37FC"/>
    <w:rsid w:val="00EC77FC"/>
    <w:rsid w:val="00ED0A4F"/>
    <w:rsid w:val="00ED1A22"/>
    <w:rsid w:val="00ED2DD7"/>
    <w:rsid w:val="00ED61C9"/>
    <w:rsid w:val="00ED6414"/>
    <w:rsid w:val="00ED6CCD"/>
    <w:rsid w:val="00ED6E22"/>
    <w:rsid w:val="00EE11DA"/>
    <w:rsid w:val="00EE7183"/>
    <w:rsid w:val="00EF3929"/>
    <w:rsid w:val="00EF7C81"/>
    <w:rsid w:val="00F02A0F"/>
    <w:rsid w:val="00F02ACE"/>
    <w:rsid w:val="00F0554A"/>
    <w:rsid w:val="00F06C62"/>
    <w:rsid w:val="00F1017B"/>
    <w:rsid w:val="00F10733"/>
    <w:rsid w:val="00F12A80"/>
    <w:rsid w:val="00F16B37"/>
    <w:rsid w:val="00F17D12"/>
    <w:rsid w:val="00F2773F"/>
    <w:rsid w:val="00F4434E"/>
    <w:rsid w:val="00F44875"/>
    <w:rsid w:val="00F44F13"/>
    <w:rsid w:val="00F50B85"/>
    <w:rsid w:val="00F516B2"/>
    <w:rsid w:val="00F55CEF"/>
    <w:rsid w:val="00F63357"/>
    <w:rsid w:val="00F64472"/>
    <w:rsid w:val="00F70CC0"/>
    <w:rsid w:val="00F72783"/>
    <w:rsid w:val="00F74A65"/>
    <w:rsid w:val="00F777F8"/>
    <w:rsid w:val="00F91E97"/>
    <w:rsid w:val="00FA2669"/>
    <w:rsid w:val="00FA2F94"/>
    <w:rsid w:val="00FC0020"/>
    <w:rsid w:val="00FC3190"/>
    <w:rsid w:val="00FD0710"/>
    <w:rsid w:val="00FD2DC8"/>
    <w:rsid w:val="00FD3EBB"/>
    <w:rsid w:val="00FE33ED"/>
    <w:rsid w:val="00FE3F37"/>
    <w:rsid w:val="00FE5166"/>
    <w:rsid w:val="00FF5315"/>
    <w:rsid w:val="00FF62D9"/>
    <w:rsid w:val="00FF70FA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0692d9"/>
    </o:shapedefaults>
    <o:shapelayout v:ext="edit">
      <o:idmap v:ext="edit" data="1"/>
    </o:shapelayout>
  </w:shapeDefaults>
  <w:decimalSymbol w:val=","/>
  <w:listSeparator w:val=";"/>
  <w14:docId w14:val="1F283B71"/>
  <w15:docId w15:val="{93CE5256-ED6A-45EE-9931-18B9F8003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link w:val="HeaderChar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0C0AA0"/>
    <w:rPr>
      <w:rFonts w:ascii="Tahoma" w:hAnsi="Tahoma" w:cs="Tahoma"/>
      <w:sz w:val="16"/>
      <w:szCs w:val="16"/>
      <w:lang w:val="en-CA"/>
    </w:rPr>
  </w:style>
  <w:style w:type="character" w:customStyle="1" w:styleId="FooterChar">
    <w:name w:val="Footer Char"/>
    <w:link w:val="Footer"/>
    <w:uiPriority w:val="99"/>
    <w:rsid w:val="002745CE"/>
    <w:rPr>
      <w:sz w:val="24"/>
      <w:szCs w:val="24"/>
      <w:lang w:val="en-CA" w:eastAsia="en-US"/>
    </w:rPr>
  </w:style>
  <w:style w:type="character" w:customStyle="1" w:styleId="UnresolvedMention">
    <w:name w:val="Unresolved Mention"/>
    <w:uiPriority w:val="99"/>
    <w:semiHidden/>
    <w:unhideWhenUsed/>
    <w:rsid w:val="002745CE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24064D"/>
    <w:rPr>
      <w:sz w:val="24"/>
      <w:szCs w:val="24"/>
      <w:lang w:val="en-CA" w:eastAsia="en-US"/>
    </w:rPr>
  </w:style>
  <w:style w:type="paragraph" w:styleId="ListParagraph">
    <w:name w:val="List Paragraph"/>
    <w:basedOn w:val="Normal"/>
    <w:qFormat/>
    <w:rsid w:val="00A91DBD"/>
    <w:pPr>
      <w:ind w:left="720"/>
      <w:contextualSpacing/>
    </w:pPr>
    <w:rPr>
      <w:lang w:val="en-US"/>
    </w:rPr>
  </w:style>
  <w:style w:type="character" w:styleId="Strong">
    <w:name w:val="Strong"/>
    <w:qFormat/>
    <w:rsid w:val="00A91DBD"/>
    <w:rPr>
      <w:b/>
      <w:bCs/>
    </w:rPr>
  </w:style>
  <w:style w:type="paragraph" w:styleId="NormalWeb">
    <w:name w:val="Normal (Web)"/>
    <w:basedOn w:val="Normal"/>
    <w:uiPriority w:val="99"/>
    <w:unhideWhenUsed/>
    <w:rsid w:val="003E1BC4"/>
    <w:pPr>
      <w:spacing w:before="100" w:beforeAutospacing="1" w:after="100" w:afterAutospacing="1"/>
    </w:pPr>
    <w:rPr>
      <w:lang w:val="en-US"/>
    </w:rPr>
  </w:style>
  <w:style w:type="numbering" w:customStyle="1" w:styleId="NoList1">
    <w:name w:val="No List1"/>
    <w:next w:val="NoList"/>
    <w:semiHidden/>
    <w:rsid w:val="006C7AF8"/>
  </w:style>
  <w:style w:type="character" w:styleId="PageNumber">
    <w:name w:val="page number"/>
    <w:basedOn w:val="DefaultParagraphFont"/>
    <w:rsid w:val="006C7AF8"/>
  </w:style>
  <w:style w:type="numbering" w:customStyle="1" w:styleId="Style1">
    <w:name w:val="Style1"/>
    <w:rsid w:val="006C7AF8"/>
    <w:pPr>
      <w:numPr>
        <w:numId w:val="14"/>
      </w:numPr>
    </w:pPr>
  </w:style>
  <w:style w:type="paragraph" w:customStyle="1" w:styleId="Bezrazmaka">
    <w:name w:val="Bez razmaka"/>
    <w:qFormat/>
    <w:rsid w:val="006C7AF8"/>
    <w:rPr>
      <w:rFonts w:ascii="Calibri" w:eastAsia="Calibri" w:hAnsi="Calibri"/>
      <w:sz w:val="22"/>
      <w:szCs w:val="22"/>
      <w:lang w:val="bs-Latn-BA" w:eastAsia="en-US"/>
    </w:rPr>
  </w:style>
  <w:style w:type="paragraph" w:customStyle="1" w:styleId="Pasussalistom">
    <w:name w:val="Pasus sa listom"/>
    <w:basedOn w:val="Normal"/>
    <w:qFormat/>
    <w:rsid w:val="006C7A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s-Latn-BA"/>
    </w:rPr>
  </w:style>
  <w:style w:type="character" w:customStyle="1" w:styleId="currenthithighlight">
    <w:name w:val="currenthithighlight"/>
    <w:basedOn w:val="DefaultParagraphFont"/>
    <w:rsid w:val="00B249AF"/>
  </w:style>
  <w:style w:type="character" w:customStyle="1" w:styleId="highlight">
    <w:name w:val="highlight"/>
    <w:basedOn w:val="DefaultParagraphFont"/>
    <w:rsid w:val="00B2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9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A.SIMIC\AppData\Roaming\Microsoft\Templates\novi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DE99E-1BDB-4768-9D25-AC539605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novi memo</Template>
  <TotalTime>9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subject/>
  <dc:creator>mira.simic</dc:creator>
  <cp:keywords/>
  <dc:description/>
  <cp:lastModifiedBy>Milosava Gligoric</cp:lastModifiedBy>
  <cp:revision>8</cp:revision>
  <cp:lastPrinted>2025-10-09T07:23:00Z</cp:lastPrinted>
  <dcterms:created xsi:type="dcterms:W3CDTF">2025-10-22T05:34:00Z</dcterms:created>
  <dcterms:modified xsi:type="dcterms:W3CDTF">2025-11-20T06:56:00Z</dcterms:modified>
</cp:coreProperties>
</file>